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035B5477" w:rsidR="00BD359E" w:rsidRPr="00846B76" w:rsidRDefault="00CA4F60" w:rsidP="00A35B7E">
            <w:r>
              <w:t>Water Well #</w:t>
            </w:r>
            <w:r w:rsidR="005D5060">
              <w:t>3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015A8127" w:rsidR="00BD359E" w:rsidRPr="00846B76" w:rsidRDefault="005D5060" w:rsidP="00A35B7E">
            <w:r>
              <w:t>100 Bronze Cove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66AC5060" w:rsidR="00BD359E" w:rsidRPr="00846B76" w:rsidRDefault="00512EBE" w:rsidP="00A35B7E">
            <w:r>
              <w:t xml:space="preserve">Water </w:t>
            </w:r>
            <w:r w:rsidR="00CA4F60">
              <w:t>Well Site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7B3946B0" w:rsidR="00E35860" w:rsidRDefault="00512EBE" w:rsidP="00A35B7E">
            <w:r>
              <w:t>Bartlett Elec CO-OP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031FFE72" w:rsidR="00E35860" w:rsidRDefault="005D5060" w:rsidP="00A35B7E">
            <w:r>
              <w:t>39233003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4D56FE5F" w:rsidR="00BD359E" w:rsidRPr="00E204FF" w:rsidRDefault="00512EBE" w:rsidP="00A35B7E">
            <w:pPr>
              <w:pStyle w:val="Heading1"/>
              <w:outlineLvl w:val="0"/>
            </w:pPr>
            <w:r>
              <w:t xml:space="preserve">Water </w:t>
            </w:r>
            <w:r w:rsidR="006C6DBA">
              <w:t xml:space="preserve">well #2 site has the ability to be powered with trailer mounted portable generator </w:t>
            </w:r>
            <w:r>
              <w:t xml:space="preserve">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1EDE02B0" w:rsidR="000172E5" w:rsidRDefault="005D5060" w:rsidP="00E204FF">
      <w:pPr>
        <w:pStyle w:val="NoSpacing"/>
      </w:pPr>
      <w:r w:rsidRPr="005D5060">
        <w:lastRenderedPageBreak/>
        <w:drawing>
          <wp:inline distT="0" distB="0" distL="0" distR="0" wp14:anchorId="4619CFE3" wp14:editId="674908E9">
            <wp:extent cx="4010585" cy="3486637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348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5B7E">
        <w:br w:type="textWrapping" w:clear="all"/>
      </w:r>
    </w:p>
    <w:p w14:paraId="2A51B035" w14:textId="7F112C05" w:rsidR="001F09CE" w:rsidRDefault="001F09CE" w:rsidP="00E204FF">
      <w:pPr>
        <w:pStyle w:val="NoSpacing"/>
      </w:pPr>
    </w:p>
    <w:p w14:paraId="5C558D1F" w14:textId="4235CD5A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F7618D" w14:textId="77777777" w:rsidR="00CF6C74" w:rsidRDefault="00CF6C74" w:rsidP="000172E5">
      <w:pPr>
        <w:spacing w:after="0" w:line="240" w:lineRule="auto"/>
      </w:pPr>
      <w:r>
        <w:separator/>
      </w:r>
    </w:p>
  </w:endnote>
  <w:endnote w:type="continuationSeparator" w:id="0">
    <w:p w14:paraId="5054969D" w14:textId="77777777" w:rsidR="00CF6C74" w:rsidRDefault="00CF6C74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8EBCE9-575F-4095-ACE2-6807C78D3E64}"/>
    <w:embedBold r:id="rId2" w:fontKey="{AEEF603F-AAED-4248-BD47-8849226C018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33E6E610-5E1C-444D-AA39-2F42B1B25EC0}"/>
    <w:embedBold r:id="rId4" w:fontKey="{A8E66922-16FE-499D-8BBB-2B96C98318CF}"/>
    <w:embedItalic r:id="rId5" w:fontKey="{40A86457-A8F3-46AF-9C2A-0CAEFC1F7C2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9AC34C4F-F544-4319-AFDC-CAA3184EFF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F539F2" w14:textId="77777777" w:rsidR="00CF6C74" w:rsidRDefault="00CF6C74" w:rsidP="000172E5">
      <w:pPr>
        <w:spacing w:after="0" w:line="240" w:lineRule="auto"/>
      </w:pPr>
      <w:r>
        <w:separator/>
      </w:r>
    </w:p>
  </w:footnote>
  <w:footnote w:type="continuationSeparator" w:id="0">
    <w:p w14:paraId="337CBC56" w14:textId="77777777" w:rsidR="00CF6C74" w:rsidRDefault="00CF6C74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164B2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7D2D"/>
    <w:rsid w:val="004D5D62"/>
    <w:rsid w:val="005112D0"/>
    <w:rsid w:val="00512EBE"/>
    <w:rsid w:val="00577E06"/>
    <w:rsid w:val="00583334"/>
    <w:rsid w:val="005A3BF7"/>
    <w:rsid w:val="005D5060"/>
    <w:rsid w:val="005F2035"/>
    <w:rsid w:val="005F7990"/>
    <w:rsid w:val="006145D8"/>
    <w:rsid w:val="00615005"/>
    <w:rsid w:val="0063739C"/>
    <w:rsid w:val="006C6DBA"/>
    <w:rsid w:val="007147D7"/>
    <w:rsid w:val="00745184"/>
    <w:rsid w:val="00770F25"/>
    <w:rsid w:val="00773FDE"/>
    <w:rsid w:val="007A1FF2"/>
    <w:rsid w:val="007A35A8"/>
    <w:rsid w:val="007B0A85"/>
    <w:rsid w:val="007C6A52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CF6C74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70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2021-10-06T08:46:00Z</dcterms:created>
  <dcterms:modified xsi:type="dcterms:W3CDTF">2021-10-06T08:46:00Z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